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A4" w:rsidRPr="005D0F2B" w:rsidRDefault="004678A4" w:rsidP="00FB21EC">
      <w:pPr>
        <w:widowControl/>
        <w:shd w:val="clear" w:color="auto" w:fill="FFFFFF"/>
        <w:wordWrap w:val="0"/>
        <w:spacing w:line="540" w:lineRule="exact"/>
        <w:ind w:left="75" w:firstLine="0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5D0F2B">
        <w:rPr>
          <w:rFonts w:ascii="仿宋_GB2312" w:eastAsia="仿宋_GB2312" w:hAnsi="宋体" w:cs="宋体" w:hint="eastAsia"/>
          <w:b/>
          <w:kern w:val="0"/>
          <w:sz w:val="30"/>
          <w:szCs w:val="30"/>
        </w:rPr>
        <w:t>附件</w:t>
      </w:r>
      <w:r w:rsidRPr="005D0F2B">
        <w:rPr>
          <w:rFonts w:ascii="仿宋_GB2312" w:eastAsia="仿宋_GB2312" w:hAnsi="宋体" w:cs="宋体"/>
          <w:b/>
          <w:kern w:val="0"/>
          <w:sz w:val="30"/>
          <w:szCs w:val="30"/>
        </w:rPr>
        <w:t>7</w:t>
      </w:r>
    </w:p>
    <w:p w:rsidR="004678A4" w:rsidRDefault="004678A4" w:rsidP="00FB21EC">
      <w:pPr>
        <w:widowControl/>
        <w:shd w:val="clear" w:color="auto" w:fill="FFFFFF"/>
        <w:wordWrap w:val="0"/>
        <w:spacing w:line="540" w:lineRule="exact"/>
        <w:ind w:left="75" w:firstLine="0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</w:p>
    <w:p w:rsidR="004678A4" w:rsidRPr="002620A1" w:rsidRDefault="004678A4" w:rsidP="00893385">
      <w:pPr>
        <w:widowControl/>
        <w:shd w:val="clear" w:color="auto" w:fill="FFFFFF"/>
        <w:spacing w:line="540" w:lineRule="exact"/>
        <w:ind w:left="75" w:firstLine="0"/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bookmarkStart w:id="0" w:name="OLE_LINK1"/>
      <w:r w:rsidRPr="002620A1">
        <w:rPr>
          <w:rFonts w:ascii="仿宋_GB2312" w:eastAsia="仿宋_GB2312" w:hAnsi="宋体" w:cs="宋体" w:hint="eastAsia"/>
          <w:b/>
          <w:kern w:val="0"/>
          <w:sz w:val="44"/>
          <w:szCs w:val="44"/>
        </w:rPr>
        <w:t>创新项目结题答辩注意事项</w:t>
      </w:r>
    </w:p>
    <w:bookmarkEnd w:id="0"/>
    <w:p w:rsidR="004678A4" w:rsidRDefault="004678A4" w:rsidP="00FB21EC">
      <w:pPr>
        <w:widowControl/>
        <w:shd w:val="clear" w:color="auto" w:fill="FFFFFF"/>
        <w:wordWrap w:val="0"/>
        <w:spacing w:line="540" w:lineRule="exact"/>
        <w:ind w:left="75" w:firstLine="0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</w:p>
    <w:p w:rsidR="004678A4" w:rsidRPr="002128C4" w:rsidRDefault="004678A4" w:rsidP="00FB21EC">
      <w:pPr>
        <w:widowControl/>
        <w:shd w:val="clear" w:color="auto" w:fill="FFFFFF"/>
        <w:wordWrap w:val="0"/>
        <w:spacing w:line="540" w:lineRule="exact"/>
        <w:ind w:left="75" w:firstLine="0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="31680" w:hangingChars="131" w:firstLine="31680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A90E74">
        <w:rPr>
          <w:rFonts w:ascii="仿宋_GB2312" w:eastAsia="仿宋_GB2312" w:hAnsi="宋体" w:cs="宋体" w:hint="eastAsia"/>
          <w:b/>
          <w:kern w:val="0"/>
          <w:sz w:val="32"/>
          <w:szCs w:val="32"/>
        </w:rPr>
        <w:t>（一）</w:t>
      </w:r>
      <w:r w:rsidRPr="00A90E74">
        <w:rPr>
          <w:rFonts w:ascii="仿宋_GB2312" w:eastAsia="仿宋_GB2312" w:hAnsi="宋体" w:cs="宋体"/>
          <w:b/>
          <w:kern w:val="0"/>
          <w:sz w:val="32"/>
          <w:szCs w:val="32"/>
        </w:rPr>
        <w:t>PPT</w:t>
      </w:r>
      <w:r w:rsidRPr="00A90E74">
        <w:rPr>
          <w:rFonts w:ascii="仿宋_GB2312" w:eastAsia="仿宋_GB2312" w:hAnsi="宋体" w:cs="宋体" w:hint="eastAsia"/>
          <w:b/>
          <w:kern w:val="0"/>
          <w:sz w:val="32"/>
          <w:szCs w:val="32"/>
        </w:rPr>
        <w:t>制作</w:t>
      </w: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="75" w:firstLineChars="225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90E74"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A90E74">
        <w:rPr>
          <w:rFonts w:ascii="仿宋_GB2312" w:eastAsia="仿宋_GB2312" w:hAnsi="宋体" w:cs="宋体"/>
          <w:kern w:val="0"/>
          <w:sz w:val="32"/>
          <w:szCs w:val="32"/>
        </w:rPr>
        <w:t>PPT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内容齐全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（包括项目背景、材料和方法、结果、讨论和致谢）</w:t>
      </w: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="75" w:firstLineChars="225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90E74"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A90E74">
        <w:rPr>
          <w:rFonts w:ascii="仿宋_GB2312" w:eastAsia="仿宋_GB2312" w:hAnsi="宋体" w:cs="宋体"/>
          <w:kern w:val="0"/>
          <w:sz w:val="32"/>
          <w:szCs w:val="32"/>
        </w:rPr>
        <w:t>PPT</w:t>
      </w:r>
      <w:r w:rsidRPr="00DA7D5E">
        <w:rPr>
          <w:rFonts w:ascii="仿宋_GB2312" w:eastAsia="仿宋_GB2312" w:hAnsi="宋体" w:cs="宋体" w:hint="eastAsia"/>
          <w:kern w:val="0"/>
          <w:sz w:val="32"/>
          <w:szCs w:val="32"/>
        </w:rPr>
        <w:t>色彩搭配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和布局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合理，条理清晰，重点突出</w:t>
      </w:r>
    </w:p>
    <w:p w:rsidR="004678A4" w:rsidRPr="00546820" w:rsidRDefault="004678A4" w:rsidP="00621472">
      <w:pPr>
        <w:widowControl/>
        <w:shd w:val="clear" w:color="auto" w:fill="FFFFFF"/>
        <w:wordWrap w:val="0"/>
        <w:spacing w:line="540" w:lineRule="exact"/>
        <w:ind w:left="75" w:firstLineChars="225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="31680" w:hangingChars="131" w:firstLine="31680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A90E74">
        <w:rPr>
          <w:rFonts w:ascii="仿宋_GB2312" w:eastAsia="仿宋_GB2312" w:hAnsi="宋体" w:cs="宋体" w:hint="eastAsia"/>
          <w:b/>
          <w:kern w:val="0"/>
          <w:sz w:val="32"/>
          <w:szCs w:val="32"/>
        </w:rPr>
        <w:t>（二）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现场</w:t>
      </w:r>
      <w:r w:rsidRPr="00A90E74">
        <w:rPr>
          <w:rFonts w:ascii="仿宋_GB2312" w:eastAsia="仿宋_GB2312" w:hAnsi="宋体" w:cs="宋体" w:hint="eastAsia"/>
          <w:b/>
          <w:kern w:val="0"/>
          <w:sz w:val="32"/>
          <w:szCs w:val="32"/>
        </w:rPr>
        <w:t>答辩</w:t>
      </w: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="75" w:firstLineChars="225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90E74"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、答辩时仪表大方，衣着端庄，严肃认真</w:t>
      </w: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Chars="378" w:left="31680" w:hangingChars="195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90E74"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、陈述课题时语言流畅、准确、严谨，重点突出</w:t>
      </w: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Chars="378" w:left="31680" w:hangingChars="195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90E74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、回答问题准确，说服力强，思路清晰，逻辑性强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4678A4" w:rsidRPr="00A90E74" w:rsidRDefault="004678A4" w:rsidP="00621472">
      <w:pPr>
        <w:widowControl/>
        <w:shd w:val="clear" w:color="auto" w:fill="FFFFFF"/>
        <w:wordWrap w:val="0"/>
        <w:spacing w:line="540" w:lineRule="exact"/>
        <w:ind w:left="75" w:firstLineChars="225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90E74">
        <w:rPr>
          <w:rFonts w:ascii="仿宋_GB2312" w:eastAsia="仿宋_GB2312" w:hAnsi="宋体" w:cs="宋体"/>
          <w:kern w:val="0"/>
          <w:sz w:val="32"/>
          <w:szCs w:val="32"/>
        </w:rPr>
        <w:t>4</w:t>
      </w:r>
      <w:r w:rsidRPr="00A90E74">
        <w:rPr>
          <w:rFonts w:ascii="仿宋_GB2312" w:eastAsia="仿宋_GB2312" w:hAnsi="宋体" w:cs="宋体" w:hint="eastAsia"/>
          <w:kern w:val="0"/>
          <w:sz w:val="32"/>
          <w:szCs w:val="32"/>
        </w:rPr>
        <w:t>、能够较好的控制好时间</w:t>
      </w:r>
    </w:p>
    <w:p w:rsidR="004678A4" w:rsidRPr="00A90E74" w:rsidRDefault="004678A4">
      <w:pPr>
        <w:rPr>
          <w:b/>
        </w:rPr>
      </w:pPr>
      <w:r w:rsidRPr="00A90E74">
        <w:rPr>
          <w:b/>
        </w:rPr>
        <w:t xml:space="preserve">   </w:t>
      </w:r>
    </w:p>
    <w:sectPr w:rsidR="004678A4" w:rsidRPr="00A90E74" w:rsidSect="000C2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1EC"/>
    <w:rsid w:val="000508F6"/>
    <w:rsid w:val="00064739"/>
    <w:rsid w:val="000672F7"/>
    <w:rsid w:val="000C2F0B"/>
    <w:rsid w:val="00111F0D"/>
    <w:rsid w:val="001301D1"/>
    <w:rsid w:val="001459C1"/>
    <w:rsid w:val="00176D6A"/>
    <w:rsid w:val="00191F2C"/>
    <w:rsid w:val="001D32CF"/>
    <w:rsid w:val="002128C4"/>
    <w:rsid w:val="00251B87"/>
    <w:rsid w:val="002620A1"/>
    <w:rsid w:val="002938B7"/>
    <w:rsid w:val="003D1D25"/>
    <w:rsid w:val="003F6DC8"/>
    <w:rsid w:val="00400AED"/>
    <w:rsid w:val="00421067"/>
    <w:rsid w:val="004212E8"/>
    <w:rsid w:val="0045198C"/>
    <w:rsid w:val="0046464B"/>
    <w:rsid w:val="004678A4"/>
    <w:rsid w:val="004F5D7F"/>
    <w:rsid w:val="00506DFE"/>
    <w:rsid w:val="00546820"/>
    <w:rsid w:val="005A5CF3"/>
    <w:rsid w:val="005C0275"/>
    <w:rsid w:val="005D0F2B"/>
    <w:rsid w:val="005F08AF"/>
    <w:rsid w:val="00621472"/>
    <w:rsid w:val="006A2BE2"/>
    <w:rsid w:val="006A55D2"/>
    <w:rsid w:val="006B5CC0"/>
    <w:rsid w:val="006D3AC7"/>
    <w:rsid w:val="00787A66"/>
    <w:rsid w:val="007F292D"/>
    <w:rsid w:val="0082440C"/>
    <w:rsid w:val="00836667"/>
    <w:rsid w:val="00846488"/>
    <w:rsid w:val="008623C1"/>
    <w:rsid w:val="00864035"/>
    <w:rsid w:val="00893385"/>
    <w:rsid w:val="00A222C3"/>
    <w:rsid w:val="00A90E74"/>
    <w:rsid w:val="00B078E6"/>
    <w:rsid w:val="00B07DDA"/>
    <w:rsid w:val="00B302A9"/>
    <w:rsid w:val="00B55EF0"/>
    <w:rsid w:val="00C24FDF"/>
    <w:rsid w:val="00C514DB"/>
    <w:rsid w:val="00C758A6"/>
    <w:rsid w:val="00CA111E"/>
    <w:rsid w:val="00CA71C7"/>
    <w:rsid w:val="00CB231B"/>
    <w:rsid w:val="00CE7B80"/>
    <w:rsid w:val="00D04392"/>
    <w:rsid w:val="00D460A9"/>
    <w:rsid w:val="00D67505"/>
    <w:rsid w:val="00DA7D5E"/>
    <w:rsid w:val="00DE35C5"/>
    <w:rsid w:val="00E449F2"/>
    <w:rsid w:val="00E9011D"/>
    <w:rsid w:val="00EA632A"/>
    <w:rsid w:val="00EB2DCD"/>
    <w:rsid w:val="00EF25C1"/>
    <w:rsid w:val="00F17856"/>
    <w:rsid w:val="00F26D63"/>
    <w:rsid w:val="00F43272"/>
    <w:rsid w:val="00FB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F0B"/>
    <w:pPr>
      <w:widowControl w:val="0"/>
      <w:spacing w:line="360" w:lineRule="auto"/>
      <w:ind w:left="420" w:hanging="42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37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70617">
              <w:marLeft w:val="75"/>
              <w:marRight w:val="75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70616">
                  <w:marLeft w:val="0"/>
                  <w:marRight w:val="0"/>
                  <w:marTop w:val="0"/>
                  <w:marBottom w:val="0"/>
                  <w:divBdr>
                    <w:top w:val="single" w:sz="6" w:space="0" w:color="99BBDD"/>
                    <w:left w:val="single" w:sz="6" w:space="0" w:color="99BBDD"/>
                    <w:bottom w:val="single" w:sz="6" w:space="0" w:color="99BBDD"/>
                    <w:right w:val="single" w:sz="6" w:space="0" w:color="99BBDD"/>
                  </w:divBdr>
                  <w:divsChild>
                    <w:div w:id="140137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37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27</Words>
  <Characters>154</Characters>
  <Application>Microsoft Office Outlook</Application>
  <DocSecurity>0</DocSecurity>
  <Lines>0</Lines>
  <Paragraphs>0</Paragraphs>
  <ScaleCrop>false</ScaleCrop>
  <Company>上海大学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创新论坛答辩评分标准 </dc:title>
  <dc:subject/>
  <dc:creator>上海大学</dc:creator>
  <cp:keywords/>
  <dc:description/>
  <cp:lastModifiedBy>User</cp:lastModifiedBy>
  <cp:revision>12</cp:revision>
  <cp:lastPrinted>2012-07-03T02:24:00Z</cp:lastPrinted>
  <dcterms:created xsi:type="dcterms:W3CDTF">2013-11-15T04:25:00Z</dcterms:created>
  <dcterms:modified xsi:type="dcterms:W3CDTF">2013-11-15T06:40:00Z</dcterms:modified>
</cp:coreProperties>
</file>